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Harlow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Harlow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Harlow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Harlow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Harlow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Harlow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33.3% </w:t>
      </w:r>
      <w:r w:rsidRPr="004747BF">
        <w:rPr>
          <w:rFonts w:ascii="Libre Franklin Light" w:eastAsia="Times New Roman" w:hAnsi="Libre Franklin Light" w:cs="Calibri Light"/>
        </w:rPr>
        <w:t xml:space="preserve">of those respondents classified as PGSI 8+ in Harlow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Harlow is estimated to be </w:t>
      </w:r>
      <w:r w:rsidRPr="00773DF7">
        <w:rPr>
          <w:rFonts w:ascii="Libre Franklin Light" w:eastAsia="Times New Roman" w:hAnsi="Libre Franklin Light" w:cs="Calibri Light"/>
          <w:b/>
          <w:bCs/>
          <w:color w:val="C45911" w:themeColor="accent2" w:themeShade="BF"/>
        </w:rPr>
        <w:t xml:space="preserve">£1,650,962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Harlow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Harlow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Harlow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Harlow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l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Harlow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l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Harlow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Harlow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l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Harlow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Harlow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Harlow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Harlow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Harlow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Harlow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£1,650,962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Harlow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£26,891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£556,131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£39,839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£20,542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£996,354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£1,650,962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Harlow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Harlow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Harlow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Harlow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Harlow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Harlow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Harlow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Harlow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0069FBD-B19A-46AD-96A4-975254A5194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